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446"/>
      </w:tblGrid>
      <w:tr w:rsidR="00C44B8B" w:rsidRPr="00E56540" w:rsidTr="0060075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E56540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654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E56540" w:rsidRDefault="008B3EAA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6540">
              <w:rPr>
                <w:b/>
                <w:sz w:val="26"/>
                <w:szCs w:val="26"/>
                <w:lang w:val="en-US"/>
              </w:rPr>
              <w:t>203A</w:t>
            </w:r>
            <w:r w:rsidR="00976C10" w:rsidRPr="00E56540">
              <w:rPr>
                <w:b/>
                <w:sz w:val="26"/>
                <w:szCs w:val="26"/>
              </w:rPr>
              <w:t>_070</w:t>
            </w:r>
            <w:bookmarkStart w:id="0" w:name="_GoBack"/>
            <w:bookmarkEnd w:id="0"/>
          </w:p>
        </w:tc>
      </w:tr>
      <w:tr w:rsidR="00C44B8B" w:rsidRPr="00E56540" w:rsidTr="0060075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E56540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6540">
              <w:rPr>
                <w:b/>
                <w:sz w:val="26"/>
                <w:szCs w:val="26"/>
              </w:rPr>
              <w:t xml:space="preserve">Номер материала </w:t>
            </w:r>
            <w:r w:rsidRPr="00E5654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E56540" w:rsidRDefault="001A0224" w:rsidP="008551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6540">
              <w:rPr>
                <w:b/>
                <w:sz w:val="26"/>
                <w:szCs w:val="26"/>
                <w:lang w:val="en-US"/>
              </w:rPr>
              <w:t>2057213</w:t>
            </w:r>
          </w:p>
        </w:tc>
      </w:tr>
    </w:tbl>
    <w:p w:rsidR="00C44B8B" w:rsidRPr="00E56540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E56540">
        <w:rPr>
          <w:sz w:val="26"/>
          <w:szCs w:val="26"/>
        </w:rPr>
        <w:t>_____________________________________</w:t>
      </w:r>
    </w:p>
    <w:p w:rsidR="00C44B8B" w:rsidRPr="00E56540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E56540">
        <w:rPr>
          <w:sz w:val="26"/>
          <w:szCs w:val="26"/>
        </w:rPr>
        <w:t xml:space="preserve">_____________________________________ </w:t>
      </w:r>
    </w:p>
    <w:p w:rsidR="00C44B8B" w:rsidRPr="00E56540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E56540">
        <w:rPr>
          <w:sz w:val="26"/>
          <w:szCs w:val="26"/>
        </w:rPr>
        <w:t>_____________________________________</w:t>
      </w:r>
    </w:p>
    <w:p w:rsidR="00C44B8B" w:rsidRPr="00E56540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6540">
        <w:rPr>
          <w:sz w:val="26"/>
          <w:szCs w:val="26"/>
        </w:rPr>
        <w:tab/>
        <w:t xml:space="preserve">_______________________ /_____________ </w:t>
      </w:r>
    </w:p>
    <w:p w:rsidR="00C44B8B" w:rsidRPr="00E56540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E56540">
        <w:rPr>
          <w:sz w:val="26"/>
          <w:szCs w:val="26"/>
        </w:rPr>
        <w:t>“_______” ___________________ 20_____ г.</w:t>
      </w:r>
    </w:p>
    <w:p w:rsidR="00C44B8B" w:rsidRPr="00E56540" w:rsidRDefault="00C44B8B" w:rsidP="00C44B8B">
      <w:pPr>
        <w:rPr>
          <w:sz w:val="26"/>
          <w:szCs w:val="26"/>
        </w:rPr>
      </w:pPr>
    </w:p>
    <w:p w:rsidR="00C44B8B" w:rsidRPr="00E56540" w:rsidRDefault="00C44B8B" w:rsidP="00C44B8B">
      <w:pPr>
        <w:rPr>
          <w:sz w:val="26"/>
          <w:szCs w:val="26"/>
        </w:rPr>
      </w:pPr>
    </w:p>
    <w:p w:rsidR="00C44B8B" w:rsidRPr="00E56540" w:rsidRDefault="00C44B8B" w:rsidP="00C44B8B">
      <w:pPr>
        <w:rPr>
          <w:sz w:val="26"/>
          <w:szCs w:val="26"/>
        </w:rPr>
      </w:pPr>
    </w:p>
    <w:p w:rsidR="00C44B8B" w:rsidRPr="00E56540" w:rsidRDefault="00C44B8B" w:rsidP="00C44B8B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E56540">
        <w:rPr>
          <w:sz w:val="26"/>
          <w:szCs w:val="26"/>
        </w:rPr>
        <w:t>ТЕХНИЧЕСКОЕ ЗАДАНИЕ</w:t>
      </w:r>
    </w:p>
    <w:p w:rsidR="004F6968" w:rsidRPr="00E56540" w:rsidRDefault="004F6968" w:rsidP="00773399">
      <w:pPr>
        <w:ind w:firstLine="0"/>
        <w:jc w:val="center"/>
        <w:rPr>
          <w:b/>
          <w:sz w:val="26"/>
          <w:szCs w:val="26"/>
        </w:rPr>
      </w:pPr>
      <w:r w:rsidRPr="00E56540">
        <w:rPr>
          <w:b/>
          <w:sz w:val="26"/>
          <w:szCs w:val="26"/>
        </w:rPr>
        <w:t xml:space="preserve">на </w:t>
      </w:r>
      <w:r w:rsidR="00612811" w:rsidRPr="00E56540">
        <w:rPr>
          <w:b/>
          <w:sz w:val="26"/>
          <w:szCs w:val="26"/>
        </w:rPr>
        <w:t xml:space="preserve">поставку </w:t>
      </w:r>
      <w:r w:rsidR="007F4188" w:rsidRPr="00E56540">
        <w:rPr>
          <w:b/>
          <w:sz w:val="26"/>
          <w:szCs w:val="26"/>
        </w:rPr>
        <w:t>мет</w:t>
      </w:r>
      <w:r w:rsidR="00620938" w:rsidRPr="00E56540">
        <w:rPr>
          <w:b/>
          <w:sz w:val="26"/>
          <w:szCs w:val="26"/>
        </w:rPr>
        <w:t>аллопроката</w:t>
      </w:r>
      <w:r w:rsidR="00843900" w:rsidRPr="00E56540">
        <w:rPr>
          <w:b/>
          <w:sz w:val="26"/>
          <w:szCs w:val="26"/>
        </w:rPr>
        <w:t xml:space="preserve"> </w:t>
      </w:r>
      <w:r w:rsidR="00CD5F25">
        <w:rPr>
          <w:b/>
          <w:sz w:val="26"/>
          <w:szCs w:val="26"/>
        </w:rPr>
        <w:t>(</w:t>
      </w:r>
      <w:r w:rsidR="001A0224" w:rsidRPr="00E56540">
        <w:rPr>
          <w:b/>
          <w:sz w:val="26"/>
          <w:szCs w:val="26"/>
        </w:rPr>
        <w:t>Труба стальная водогазопроводная 50х3</w:t>
      </w:r>
      <w:r w:rsidR="00CD5F25">
        <w:rPr>
          <w:b/>
          <w:sz w:val="26"/>
          <w:szCs w:val="26"/>
        </w:rPr>
        <w:t>)</w:t>
      </w:r>
      <w:r w:rsidR="009C0389" w:rsidRPr="00E56540">
        <w:rPr>
          <w:b/>
          <w:sz w:val="26"/>
          <w:szCs w:val="26"/>
        </w:rPr>
        <w:t xml:space="preserve">. Лот № </w:t>
      </w:r>
      <w:r w:rsidR="00BD2843" w:rsidRPr="00CD5F25">
        <w:rPr>
          <w:b/>
          <w:sz w:val="26"/>
          <w:szCs w:val="26"/>
          <w:u w:val="single"/>
        </w:rPr>
        <w:t>203</w:t>
      </w:r>
      <w:r w:rsidR="00620938" w:rsidRPr="00CD5F25">
        <w:rPr>
          <w:b/>
          <w:sz w:val="26"/>
          <w:szCs w:val="26"/>
          <w:u w:val="single"/>
          <w:lang w:val="en-US"/>
        </w:rPr>
        <w:t>A</w:t>
      </w:r>
    </w:p>
    <w:p w:rsidR="00E56540" w:rsidRPr="00E56540" w:rsidRDefault="00E56540" w:rsidP="00612811">
      <w:pPr>
        <w:spacing w:line="276" w:lineRule="auto"/>
        <w:ind w:firstLine="709"/>
        <w:rPr>
          <w:sz w:val="26"/>
          <w:szCs w:val="26"/>
        </w:rPr>
      </w:pPr>
    </w:p>
    <w:p w:rsidR="0085514F" w:rsidRPr="001726EB" w:rsidRDefault="0085514F" w:rsidP="008551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726EB">
        <w:rPr>
          <w:b/>
          <w:bCs/>
          <w:sz w:val="26"/>
          <w:szCs w:val="26"/>
        </w:rPr>
        <w:t>Технические требования к продукции.</w:t>
      </w:r>
    </w:p>
    <w:p w:rsidR="0085514F" w:rsidRPr="001726EB" w:rsidRDefault="0085514F" w:rsidP="0085514F">
      <w:pPr>
        <w:tabs>
          <w:tab w:val="left" w:pos="0"/>
        </w:tabs>
        <w:ind w:firstLine="709"/>
        <w:rPr>
          <w:sz w:val="24"/>
          <w:szCs w:val="24"/>
        </w:rPr>
      </w:pPr>
      <w:r w:rsidRPr="001726EB">
        <w:rPr>
          <w:sz w:val="24"/>
          <w:szCs w:val="24"/>
        </w:rPr>
        <w:t>1.1. Технические требования, характеристики металлопроката должны соответствовать параметрам ГОСТ 3262-75 «Трубы стальные водогазопроводные. Технические условия».</w:t>
      </w:r>
    </w:p>
    <w:p w:rsidR="0085514F" w:rsidRPr="001726EB" w:rsidRDefault="0085514F" w:rsidP="0085514F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5514F" w:rsidRPr="001726EB" w:rsidRDefault="0085514F" w:rsidP="008551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726EB">
        <w:rPr>
          <w:b/>
          <w:bCs/>
          <w:sz w:val="26"/>
          <w:szCs w:val="26"/>
        </w:rPr>
        <w:t xml:space="preserve">Общие требования. </w:t>
      </w:r>
    </w:p>
    <w:p w:rsidR="0085514F" w:rsidRPr="001726EB" w:rsidRDefault="0085514F" w:rsidP="0085514F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1726EB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85514F" w:rsidRPr="001726EB" w:rsidRDefault="0085514F" w:rsidP="0085514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>продукция должна быть новой, ранее не использованной;</w:t>
      </w:r>
    </w:p>
    <w:p w:rsidR="0085514F" w:rsidRPr="001726EB" w:rsidRDefault="0085514F" w:rsidP="0085514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85514F" w:rsidRPr="001726EB" w:rsidRDefault="0085514F" w:rsidP="0085514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5514F" w:rsidRPr="001726EB" w:rsidRDefault="0085514F" w:rsidP="0085514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85514F" w:rsidRPr="001726EB" w:rsidRDefault="0085514F" w:rsidP="0085514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5514F" w:rsidRPr="001726EB" w:rsidRDefault="0085514F" w:rsidP="0085514F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 w:rsidRPr="001726EB"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металлопроката для нужд </w:t>
      </w:r>
      <w:r>
        <w:rPr>
          <w:sz w:val="24"/>
          <w:szCs w:val="24"/>
        </w:rPr>
        <w:t>ПАО</w:t>
      </w:r>
      <w:r w:rsidRPr="001726E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5514F" w:rsidRPr="001726EB" w:rsidRDefault="0085514F" w:rsidP="0085514F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1726EB">
        <w:rPr>
          <w:sz w:val="24"/>
          <w:szCs w:val="24"/>
        </w:rPr>
        <w:tab/>
        <w:t>2.3. Металлопрокат должен соответствовать требованиям:</w:t>
      </w:r>
    </w:p>
    <w:p w:rsidR="0085514F" w:rsidRPr="001726EB" w:rsidRDefault="0085514F" w:rsidP="0085514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bookmarkStart w:id="1" w:name="Поле4"/>
      <w:r w:rsidRPr="001726EB">
        <w:rPr>
          <w:sz w:val="24"/>
          <w:szCs w:val="24"/>
        </w:rPr>
        <w:t>ГОСТ 3262-75 «Трубы стальные водогазопроводные. Технические условия»;</w:t>
      </w:r>
    </w:p>
    <w:bookmarkEnd w:id="1"/>
    <w:p w:rsidR="0085514F" w:rsidRPr="001726EB" w:rsidRDefault="0085514F" w:rsidP="0085514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C20F8">
        <w:rPr>
          <w:sz w:val="24"/>
          <w:szCs w:val="24"/>
        </w:rPr>
        <w:t>ГОСТ 15150-69</w:t>
      </w:r>
      <w:r w:rsidRPr="001726EB">
        <w:rPr>
          <w:sz w:val="24"/>
          <w:szCs w:val="24"/>
        </w:rPr>
        <w:t xml:space="preserve">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85514F" w:rsidRPr="001726EB" w:rsidRDefault="0085514F" w:rsidP="0085514F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 w:rsidRPr="001726EB">
        <w:rPr>
          <w:sz w:val="24"/>
          <w:szCs w:val="24"/>
        </w:rPr>
        <w:tab/>
        <w:t>2.4. Упаковка, транспортирование, условия и сроки хранения.</w:t>
      </w:r>
    </w:p>
    <w:p w:rsidR="0085514F" w:rsidRPr="001726EB" w:rsidRDefault="0085514F" w:rsidP="0085514F">
      <w:pPr>
        <w:spacing w:line="276" w:lineRule="auto"/>
        <w:ind w:firstLine="709"/>
        <w:rPr>
          <w:sz w:val="24"/>
          <w:szCs w:val="24"/>
        </w:rPr>
      </w:pPr>
      <w:r w:rsidRPr="001726EB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Pr="006C20F8">
        <w:rPr>
          <w:sz w:val="24"/>
          <w:szCs w:val="24"/>
        </w:rPr>
        <w:t>ГОСТ 14192 – 96,</w:t>
      </w:r>
      <w:r w:rsidRPr="001726EB">
        <w:rPr>
          <w:sz w:val="24"/>
          <w:szCs w:val="24"/>
        </w:rPr>
        <w:t xml:space="preserve"> ГОСТ 10692-</w:t>
      </w:r>
      <w:r>
        <w:rPr>
          <w:sz w:val="24"/>
          <w:szCs w:val="24"/>
        </w:rPr>
        <w:t xml:space="preserve">2015 </w:t>
      </w:r>
      <w:r w:rsidRPr="001726EB">
        <w:rPr>
          <w:sz w:val="24"/>
          <w:szCs w:val="24"/>
        </w:rPr>
        <w:t xml:space="preserve">или соответствующих МЭК. Погрузочно-разгрузочные работы должны </w:t>
      </w:r>
      <w:r w:rsidRPr="001726EB">
        <w:rPr>
          <w:sz w:val="24"/>
          <w:szCs w:val="24"/>
        </w:rPr>
        <w:lastRenderedPageBreak/>
        <w:t xml:space="preserve">производиться в соответствии с </w:t>
      </w:r>
      <w:r w:rsidRPr="006C20F8">
        <w:rPr>
          <w:sz w:val="24"/>
          <w:szCs w:val="24"/>
        </w:rPr>
        <w:t>требованиями ГОСТ 12.3.009-76. Порядок</w:t>
      </w:r>
      <w:r w:rsidRPr="001726EB">
        <w:rPr>
          <w:sz w:val="24"/>
          <w:szCs w:val="24"/>
        </w:rPr>
        <w:t xml:space="preserve"> отгрузки, специальные требования к таре и упаковке должны быть определены в договоре на поставку продукции.</w:t>
      </w:r>
    </w:p>
    <w:p w:rsidR="0085514F" w:rsidRPr="001726EB" w:rsidRDefault="0085514F" w:rsidP="0085514F">
      <w:pPr>
        <w:spacing w:line="276" w:lineRule="auto"/>
        <w:ind w:firstLine="709"/>
        <w:rPr>
          <w:sz w:val="24"/>
          <w:szCs w:val="24"/>
        </w:rPr>
      </w:pPr>
      <w:r w:rsidRPr="001726EB">
        <w:rPr>
          <w:sz w:val="24"/>
          <w:szCs w:val="24"/>
        </w:rPr>
        <w:t>Правила приемки металлопроката должны соответствовать требованиям ГОСТ 10692-</w:t>
      </w:r>
      <w:r>
        <w:rPr>
          <w:sz w:val="24"/>
          <w:szCs w:val="24"/>
        </w:rPr>
        <w:t>2015</w:t>
      </w:r>
      <w:r w:rsidRPr="001726EB">
        <w:rPr>
          <w:sz w:val="24"/>
          <w:szCs w:val="24"/>
        </w:rPr>
        <w:t>, ГОСТ перечисленным в п.2.3 данного ТЗ.</w:t>
      </w:r>
    </w:p>
    <w:p w:rsidR="0085514F" w:rsidRPr="001726EB" w:rsidRDefault="0085514F" w:rsidP="008551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726EB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5514F" w:rsidRPr="001726EB" w:rsidRDefault="0085514F" w:rsidP="008551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726EB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85514F" w:rsidRPr="001726EB" w:rsidRDefault="0085514F" w:rsidP="0085514F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1726EB">
        <w:rPr>
          <w:szCs w:val="24"/>
        </w:rPr>
        <w:tab/>
        <w:t>2.5. Каждая партия металлопроката должна подвергаться приемо-сдаточным испытаниям в соответствие с ГОСТ 10692-</w:t>
      </w:r>
      <w:r>
        <w:rPr>
          <w:szCs w:val="24"/>
        </w:rPr>
        <w:t>2015</w:t>
      </w:r>
      <w:r w:rsidRPr="001726EB">
        <w:rPr>
          <w:szCs w:val="24"/>
        </w:rPr>
        <w:t>, ГОСТ перечисленных в п.2.3 данного ТЗ.</w:t>
      </w:r>
    </w:p>
    <w:p w:rsidR="0085514F" w:rsidRPr="001726EB" w:rsidRDefault="0085514F" w:rsidP="0085514F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1726EB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85514F" w:rsidRPr="001726EB" w:rsidRDefault="0085514F" w:rsidP="008551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85514F" w:rsidRPr="001726EB" w:rsidRDefault="0085514F" w:rsidP="008551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726EB">
        <w:rPr>
          <w:b/>
          <w:bCs/>
          <w:sz w:val="26"/>
          <w:szCs w:val="26"/>
        </w:rPr>
        <w:t>Гарантийные обязательства.</w:t>
      </w:r>
    </w:p>
    <w:p w:rsidR="0085514F" w:rsidRPr="001726EB" w:rsidRDefault="0085514F" w:rsidP="008551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поставляемый металлопрокат определяется в соответствии с требованиями нормативных документов на продукцию. В случае выявления дефектов, в том числе и скрытых, в период гарантийного срока, Поставщик обязан за свой счет направить своего представителя для участия в составлении акта, фиксирующего дефекты, согласования порядка и сроков замены поставленной продукции не позднее 5 календарных дней со дня получения письменного извещения Покупателя.</w:t>
      </w:r>
    </w:p>
    <w:p w:rsidR="0085514F" w:rsidRPr="001726EB" w:rsidRDefault="0085514F" w:rsidP="008551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5514F" w:rsidRPr="001726EB" w:rsidRDefault="0085514F" w:rsidP="008551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1726EB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5514F" w:rsidRPr="001726EB" w:rsidRDefault="0085514F" w:rsidP="008551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службы.</w:t>
      </w:r>
    </w:p>
    <w:p w:rsidR="0085514F" w:rsidRPr="001726EB" w:rsidRDefault="0085514F" w:rsidP="008551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5514F" w:rsidRPr="00CB6078" w:rsidRDefault="0085514F" w:rsidP="008551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85514F" w:rsidRDefault="0085514F" w:rsidP="008551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10692-2015, ГОСТ 31458-2015</w:t>
      </w:r>
      <w:r w:rsidRPr="00CB6078">
        <w:rPr>
          <w:sz w:val="24"/>
          <w:szCs w:val="24"/>
        </w:rPr>
        <w:t>.</w:t>
      </w:r>
    </w:p>
    <w:p w:rsidR="0085514F" w:rsidRPr="001726EB" w:rsidRDefault="0085514F" w:rsidP="0085514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85514F" w:rsidRPr="001726EB" w:rsidRDefault="0085514F" w:rsidP="0085514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1726EB">
        <w:rPr>
          <w:b/>
          <w:bCs/>
          <w:sz w:val="26"/>
          <w:szCs w:val="26"/>
        </w:rPr>
        <w:t>Правила приемки продукции.</w:t>
      </w:r>
    </w:p>
    <w:p w:rsidR="0085514F" w:rsidRPr="001726EB" w:rsidRDefault="0085514F" w:rsidP="008551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726EB">
        <w:rPr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>
        <w:rPr>
          <w:szCs w:val="24"/>
        </w:rPr>
        <w:t>ПАО</w:t>
      </w:r>
      <w:r w:rsidRPr="001726EB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85514F" w:rsidRPr="001726EB" w:rsidRDefault="0085514F" w:rsidP="0085514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5514F" w:rsidRPr="001726EB" w:rsidRDefault="0085514F" w:rsidP="0085514F">
      <w:pPr>
        <w:rPr>
          <w:sz w:val="26"/>
          <w:szCs w:val="26"/>
        </w:rPr>
      </w:pPr>
    </w:p>
    <w:p w:rsidR="0085514F" w:rsidRPr="00CB6078" w:rsidRDefault="0085514F" w:rsidP="0085514F">
      <w:pPr>
        <w:rPr>
          <w:sz w:val="26"/>
          <w:szCs w:val="26"/>
        </w:rPr>
      </w:pPr>
    </w:p>
    <w:p w:rsidR="0085514F" w:rsidRPr="00CB6078" w:rsidRDefault="0085514F" w:rsidP="0085514F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:rsidR="0085514F" w:rsidRPr="00CB6078" w:rsidRDefault="0085514F" w:rsidP="0085514F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85514F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30E8" w:rsidRDefault="007130E8">
      <w:r>
        <w:separator/>
      </w:r>
    </w:p>
  </w:endnote>
  <w:endnote w:type="continuationSeparator" w:id="0">
    <w:p w:rsidR="007130E8" w:rsidRDefault="00713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30E8" w:rsidRDefault="007130E8">
      <w:r>
        <w:separator/>
      </w:r>
    </w:p>
  </w:footnote>
  <w:footnote w:type="continuationSeparator" w:id="0">
    <w:p w:rsidR="007130E8" w:rsidRDefault="007130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4512D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224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343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022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298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2743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5AD8"/>
    <w:rsid w:val="002A64D3"/>
    <w:rsid w:val="002A7741"/>
    <w:rsid w:val="002A7D7B"/>
    <w:rsid w:val="002B0030"/>
    <w:rsid w:val="002B056F"/>
    <w:rsid w:val="002B06A7"/>
    <w:rsid w:val="002B089B"/>
    <w:rsid w:val="002B0CAF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79FA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2DA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679D2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041F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0753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204D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4AC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0E8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57F4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2C72"/>
    <w:rsid w:val="008433F9"/>
    <w:rsid w:val="00843900"/>
    <w:rsid w:val="00843B4D"/>
    <w:rsid w:val="008474EC"/>
    <w:rsid w:val="00847926"/>
    <w:rsid w:val="00850154"/>
    <w:rsid w:val="00853BF9"/>
    <w:rsid w:val="008546A6"/>
    <w:rsid w:val="0085514F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3EAA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6C10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220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E29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439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04B9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0733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4BB4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5F25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209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07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6540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0F0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27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727DFC6-977A-4329-B546-D05BFEABA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74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D6753-C83F-47E2-AC03-66259309FF8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B8796841-3D8A-469F-BC4D-20892C22A6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93CF96-366A-41F0-99A5-8E3F289393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37360D-DE8C-4548-9A2A-8E9BF806A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0</TotalTime>
  <Pages>2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Дьяконов Иван Юрьевич</cp:lastModifiedBy>
  <cp:revision>3</cp:revision>
  <cp:lastPrinted>2010-09-30T13:29:00Z</cp:lastPrinted>
  <dcterms:created xsi:type="dcterms:W3CDTF">2020-05-29T04:17:00Z</dcterms:created>
  <dcterms:modified xsi:type="dcterms:W3CDTF">2020-05-29T04:17:00Z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